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D1826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4BF4407F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745B280B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C1B04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54D62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12B675C8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7CD13093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17D14" w14:textId="77777777" w:rsidR="006D1567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681D8A" w14:textId="77777777" w:rsidR="006D1567" w:rsidRPr="004F290A" w:rsidRDefault="006D1567" w:rsidP="006D15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p w14:paraId="2C2C1726" w14:textId="14421699" w:rsidR="00BA00AB" w:rsidRPr="006D156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D15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67F4A" w14:textId="77777777" w:rsidR="006D1567" w:rsidRDefault="006D1567" w:rsidP="009139A6">
      <w:r>
        <w:separator/>
      </w:r>
    </w:p>
  </w:endnote>
  <w:endnote w:type="continuationSeparator" w:id="0">
    <w:p w14:paraId="46C8B11A" w14:textId="77777777" w:rsidR="006D1567" w:rsidRDefault="006D15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BF0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402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9F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0D0B1" w14:textId="77777777" w:rsidR="006D1567" w:rsidRDefault="006D1567" w:rsidP="009139A6">
      <w:r>
        <w:separator/>
      </w:r>
    </w:p>
  </w:footnote>
  <w:footnote w:type="continuationSeparator" w:id="0">
    <w:p w14:paraId="3ED54376" w14:textId="77777777" w:rsidR="006D1567" w:rsidRDefault="006D15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07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A4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EB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567"/>
    <w:rsid w:val="000666E0"/>
    <w:rsid w:val="002510B7"/>
    <w:rsid w:val="005C130B"/>
    <w:rsid w:val="006D156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B89D2"/>
  <w15:chartTrackingRefBased/>
  <w15:docId w15:val="{2A3EC6CF-A198-4A9C-B6FE-B75323C5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2021-04-27T20:43:00Z</dcterms:created>
  <dcterms:modified xsi:type="dcterms:W3CDTF">2021-04-27T20:44:00Z</dcterms:modified>
</cp:coreProperties>
</file>